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6A69AC" w14:textId="77777777" w:rsidR="008C652F" w:rsidRDefault="008C652F" w:rsidP="008C65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DALYNGRYGGE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fl.1459)</w:t>
      </w:r>
    </w:p>
    <w:p w14:paraId="6E64BEE1" w14:textId="77777777" w:rsidR="008C652F" w:rsidRDefault="008C652F" w:rsidP="008C652F">
      <w:pPr>
        <w:pStyle w:val="NoSpacing"/>
        <w:rPr>
          <w:rFonts w:cs="Times New Roman"/>
          <w:szCs w:val="24"/>
        </w:rPr>
      </w:pPr>
    </w:p>
    <w:p w14:paraId="29FB9DF3" w14:textId="77777777" w:rsidR="008C652F" w:rsidRDefault="008C652F" w:rsidP="008C652F">
      <w:pPr>
        <w:pStyle w:val="NoSpacing"/>
        <w:rPr>
          <w:rFonts w:cs="Times New Roman"/>
          <w:szCs w:val="24"/>
        </w:rPr>
      </w:pPr>
    </w:p>
    <w:p w14:paraId="34E72F72" w14:textId="77777777" w:rsidR="008C652F" w:rsidRDefault="008C652F" w:rsidP="008C65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Dec.1459</w:t>
      </w:r>
      <w:r>
        <w:rPr>
          <w:rFonts w:cs="Times New Roman"/>
          <w:szCs w:val="24"/>
        </w:rPr>
        <w:tab/>
        <w:t>He was on a commission of array for Hampshire.    (C.P.R. 1452-61 p.558)</w:t>
      </w:r>
    </w:p>
    <w:p w14:paraId="2413FCC9" w14:textId="77777777" w:rsidR="008C652F" w:rsidRDefault="008C652F" w:rsidP="008C652F">
      <w:pPr>
        <w:pStyle w:val="NoSpacing"/>
        <w:rPr>
          <w:rFonts w:cs="Times New Roman"/>
          <w:szCs w:val="24"/>
        </w:rPr>
      </w:pPr>
    </w:p>
    <w:p w14:paraId="2DD572BA" w14:textId="77777777" w:rsidR="008C652F" w:rsidRDefault="008C652F" w:rsidP="008C652F">
      <w:pPr>
        <w:pStyle w:val="NoSpacing"/>
        <w:rPr>
          <w:rFonts w:cs="Times New Roman"/>
          <w:szCs w:val="24"/>
        </w:rPr>
      </w:pPr>
    </w:p>
    <w:p w14:paraId="709F1CE3" w14:textId="77777777" w:rsidR="008C652F" w:rsidRDefault="008C652F" w:rsidP="008C65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October 2024</w:t>
      </w:r>
    </w:p>
    <w:p w14:paraId="583FF0E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17E200" w14:textId="77777777" w:rsidR="008C652F" w:rsidRDefault="008C652F" w:rsidP="009139A6">
      <w:r>
        <w:separator/>
      </w:r>
    </w:p>
  </w:endnote>
  <w:endnote w:type="continuationSeparator" w:id="0">
    <w:p w14:paraId="3524F047" w14:textId="77777777" w:rsidR="008C652F" w:rsidRDefault="008C65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0B6A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6B3B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E231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569337" w14:textId="77777777" w:rsidR="008C652F" w:rsidRDefault="008C652F" w:rsidP="009139A6">
      <w:r>
        <w:separator/>
      </w:r>
    </w:p>
  </w:footnote>
  <w:footnote w:type="continuationSeparator" w:id="0">
    <w:p w14:paraId="4FE310F0" w14:textId="77777777" w:rsidR="008C652F" w:rsidRDefault="008C65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E503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C94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1AF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52F"/>
    <w:rsid w:val="000666E0"/>
    <w:rsid w:val="002510B7"/>
    <w:rsid w:val="00270799"/>
    <w:rsid w:val="005C130B"/>
    <w:rsid w:val="00826F5C"/>
    <w:rsid w:val="008C652F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C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116DB"/>
  <w15:chartTrackingRefBased/>
  <w15:docId w15:val="{544EF17B-C192-4BDC-A37F-9F028DC9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2024-10-28T17:15:00Z</dcterms:created>
  <dcterms:modified xsi:type="dcterms:W3CDTF">2024-10-28T17:15:00Z</dcterms:modified>
</cp:coreProperties>
</file>